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07664477"/>
    <w:p w14:paraId="57DDAA9B" w14:textId="675EA239" w:rsidR="00496C0A" w:rsidRPr="00496C0A" w:rsidRDefault="00BA226E" w:rsidP="00496C0A">
      <w:pPr>
        <w:pStyle w:val="FrontPageTitle"/>
        <w:rPr>
          <w:rFonts w:cs="Times New Roman"/>
          <w:bCs/>
          <w:caps/>
          <w:color w:val="9BBB59"/>
          <w:kern w:val="32"/>
          <w:sz w:val="40"/>
          <w:szCs w:val="32"/>
        </w:rPr>
      </w:pPr>
      <w:sdt>
        <w:sdtPr>
          <w:rPr>
            <w:bCs/>
            <w:caps/>
            <w:color w:val="9BBB59"/>
            <w:kern w:val="32"/>
            <w:sz w:val="40"/>
            <w:szCs w:val="32"/>
          </w:rPr>
          <w:alias w:val="Titel"/>
          <w:tag w:val=""/>
          <w:id w:val="579179844"/>
          <w:placeholder>
            <w:docPart w:val="F2874375F6DE40EAAFFFC7EA4F42ECB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Pr="00BA226E">
            <w:rPr>
              <w:bCs/>
              <w:caps/>
              <w:color w:val="9BBB59"/>
              <w:kern w:val="32"/>
              <w:sz w:val="40"/>
              <w:szCs w:val="32"/>
            </w:rPr>
            <w:t>VERIFIKATIONSABFRAGEN</w:t>
          </w:r>
        </w:sdtContent>
      </w:sdt>
    </w:p>
    <w:p w14:paraId="6DE6E069" w14:textId="77777777" w:rsidR="00496C0A" w:rsidRPr="002845C8" w:rsidRDefault="00496C0A" w:rsidP="00496C0A">
      <w:pPr>
        <w:rPr>
          <w:rFonts w:ascii="Arial" w:hAnsi="Arial" w:cs="Arial"/>
          <w:b/>
          <w:u w:val="single"/>
        </w:rPr>
      </w:pPr>
    </w:p>
    <w:p w14:paraId="4D3C0FC2" w14:textId="77777777" w:rsidR="00496C0A" w:rsidRPr="00496C0A" w:rsidRDefault="00496C0A" w:rsidP="00496C0A">
      <w:pPr>
        <w:spacing w:after="0"/>
        <w:rPr>
          <w:rFonts w:ascii="Arial" w:hAnsi="Arial" w:cs="Arial"/>
          <w:color w:val="9BBB59"/>
          <w:szCs w:val="20"/>
        </w:rPr>
      </w:pPr>
      <w:bookmarkStart w:id="1" w:name="_Hlk34751298"/>
      <w:r w:rsidRPr="00496C0A">
        <w:rPr>
          <w:color w:val="9BBB59"/>
          <w:sz w:val="31"/>
          <w:szCs w:val="31"/>
        </w:rPr>
        <w:t>(am Beispiel vom Modell ZH)</w:t>
      </w:r>
    </w:p>
    <w:bookmarkEnd w:id="1"/>
    <w:p w14:paraId="143569CF" w14:textId="77777777" w:rsidR="00496C0A" w:rsidRDefault="00496C0A" w:rsidP="00496C0A">
      <w:pPr>
        <w:rPr>
          <w:rFonts w:ascii="Arial" w:hAnsi="Arial" w:cs="Arial"/>
          <w:sz w:val="22"/>
        </w:rPr>
      </w:pPr>
    </w:p>
    <w:p w14:paraId="6028E5FE" w14:textId="77777777" w:rsidR="00496C0A" w:rsidRPr="00496C0A" w:rsidRDefault="00496C0A" w:rsidP="00496C0A">
      <w:pPr>
        <w:pStyle w:val="berschrift1"/>
        <w:rPr>
          <w:color w:val="9BBB59"/>
        </w:rPr>
      </w:pPr>
      <w:r w:rsidRPr="00496C0A">
        <w:rPr>
          <w:color w:val="9BBB59"/>
        </w:rPr>
        <w:t>BoFlaeche ohne Gebaeudenummer</w:t>
      </w:r>
    </w:p>
    <w:p w14:paraId="1C0C192B" w14:textId="3D5BF424" w:rsidR="00496C0A" w:rsidRDefault="00496C0A" w:rsidP="00496C0A">
      <w:r>
        <w:rPr>
          <w:noProof/>
        </w:rPr>
        <w:drawing>
          <wp:inline distT="0" distB="0" distL="0" distR="0" wp14:anchorId="14A60F76" wp14:editId="0B40B27C">
            <wp:extent cx="4680000" cy="2961333"/>
            <wp:effectExtent l="0" t="0" r="635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2961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C0EFF" w14:textId="77777777" w:rsidR="00E61DD1" w:rsidRDefault="00E61DD1" w:rsidP="00496C0A">
      <w:r>
        <w:t xml:space="preserve">Filter: </w:t>
      </w:r>
      <w:r w:rsidR="00BA226E" w:rsidRPr="00BA226E">
        <w:t>(</w:t>
      </w:r>
      <w:proofErr w:type="spellStart"/>
      <w:r w:rsidR="00BA226E" w:rsidRPr="00BA226E">
        <w:t>Art_t</w:t>
      </w:r>
      <w:r>
        <w:t>xt</w:t>
      </w:r>
      <w:proofErr w:type="spellEnd"/>
      <w:r>
        <w:t xml:space="preserve"> </w:t>
      </w:r>
      <w:r w:rsidR="00BA226E" w:rsidRPr="00BA226E">
        <w:t>= '</w:t>
      </w:r>
      <w:proofErr w:type="spellStart"/>
      <w:r w:rsidR="00BA226E" w:rsidRPr="00BA226E">
        <w:t>Gebaeude</w:t>
      </w:r>
      <w:proofErr w:type="spellEnd"/>
      <w:r w:rsidR="00BA226E" w:rsidRPr="00BA226E">
        <w:t>') AND (</w:t>
      </w:r>
      <w:proofErr w:type="spellStart"/>
      <w:r w:rsidR="00BA226E" w:rsidRPr="00BA226E">
        <w:t>Gebaeudenummer_</w:t>
      </w:r>
      <w:proofErr w:type="gramStart"/>
      <w:r w:rsidR="00BA226E" w:rsidRPr="00BA226E">
        <w:t>von</w:t>
      </w:r>
      <w:proofErr w:type="spellEnd"/>
      <w:r w:rsidR="00BA226E" w:rsidRPr="00BA226E">
        <w:t xml:space="preserve">  IS</w:t>
      </w:r>
      <w:proofErr w:type="gramEnd"/>
      <w:r w:rsidR="00BA226E" w:rsidRPr="00BA226E">
        <w:t xml:space="preserve">  NULL)</w:t>
      </w:r>
    </w:p>
    <w:p w14:paraId="2C15A54F" w14:textId="130F56A7" w:rsidR="00EA5C6F" w:rsidRDefault="00EA5C6F" w:rsidP="00496C0A">
      <w:r>
        <w:rPr>
          <w:noProof/>
        </w:rPr>
        <w:drawing>
          <wp:inline distT="0" distB="0" distL="0" distR="0" wp14:anchorId="5A8484F4" wp14:editId="613061BE">
            <wp:extent cx="3600000" cy="2521519"/>
            <wp:effectExtent l="0" t="0" r="63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2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67E7C" w14:textId="77777777" w:rsidR="00496C0A" w:rsidRPr="00496C0A" w:rsidRDefault="00496C0A" w:rsidP="00496C0A">
      <w:pPr>
        <w:pStyle w:val="berschrift1"/>
        <w:rPr>
          <w:color w:val="9BBB59"/>
        </w:rPr>
      </w:pPr>
      <w:r w:rsidRPr="00496C0A">
        <w:rPr>
          <w:color w:val="9BBB59"/>
        </w:rPr>
        <w:lastRenderedPageBreak/>
        <w:t>Objektnamen ohne Position</w:t>
      </w:r>
    </w:p>
    <w:p w14:paraId="36BF45E5" w14:textId="5284DB4E" w:rsidR="00496C0A" w:rsidRDefault="00496C0A" w:rsidP="00496C0A">
      <w:r>
        <w:rPr>
          <w:noProof/>
        </w:rPr>
        <w:drawing>
          <wp:inline distT="0" distB="0" distL="0" distR="0" wp14:anchorId="4DDE1474" wp14:editId="02E3616F">
            <wp:extent cx="4680000" cy="2961332"/>
            <wp:effectExtent l="0" t="0" r="635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2961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C34CDA" w14:textId="0F662C9C" w:rsidR="00E61DD1" w:rsidRDefault="00E61DD1" w:rsidP="00496C0A">
      <w:r>
        <w:t xml:space="preserve">Filter: </w:t>
      </w:r>
      <w:proofErr w:type="spellStart"/>
      <w:r>
        <w:t>ObjektnamePos_von</w:t>
      </w:r>
      <w:proofErr w:type="spellEnd"/>
      <w:r>
        <w:t xml:space="preserve"> IS NULL</w:t>
      </w:r>
    </w:p>
    <w:p w14:paraId="62E93CC7" w14:textId="462A1EF6" w:rsidR="00496C0A" w:rsidRDefault="00440D82" w:rsidP="00496C0A">
      <w:r>
        <w:rPr>
          <w:noProof/>
        </w:rPr>
        <w:drawing>
          <wp:inline distT="0" distB="0" distL="0" distR="0" wp14:anchorId="58F29D81" wp14:editId="1BB899AF">
            <wp:extent cx="3600000" cy="2521519"/>
            <wp:effectExtent l="0" t="0" r="635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2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D8F49" w14:textId="77777777" w:rsidR="00496C0A" w:rsidRDefault="00496C0A" w:rsidP="00496C0A">
      <w:r>
        <w:t xml:space="preserve">Mit </w:t>
      </w:r>
      <w:proofErr w:type="spellStart"/>
      <w:r>
        <w:t>BoFlaeche</w:t>
      </w:r>
      <w:proofErr w:type="spellEnd"/>
      <w:r>
        <w:t xml:space="preserve"> verbinden damit Geometrie angezeigt werden kann</w:t>
      </w:r>
    </w:p>
    <w:p w14:paraId="70FEBA0F" w14:textId="5780EADD" w:rsidR="00496C0A" w:rsidRPr="003869C0" w:rsidRDefault="00496C0A" w:rsidP="00496C0A">
      <w:r>
        <w:rPr>
          <w:noProof/>
        </w:rPr>
        <w:lastRenderedPageBreak/>
        <w:drawing>
          <wp:inline distT="0" distB="0" distL="0" distR="0" wp14:anchorId="07BF0C56" wp14:editId="3985DA7A">
            <wp:extent cx="4680000" cy="2961333"/>
            <wp:effectExtent l="0" t="0" r="6350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2961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4C9C8" w14:textId="77777777" w:rsidR="00496C0A" w:rsidRPr="00B650AC" w:rsidRDefault="00496C0A" w:rsidP="00B650AC">
      <w:pPr>
        <w:pStyle w:val="berschrift1"/>
        <w:ind w:left="431" w:hanging="431"/>
        <w:rPr>
          <w:color w:val="9BBB59"/>
        </w:rPr>
      </w:pPr>
      <w:r w:rsidRPr="00B650AC">
        <w:rPr>
          <w:color w:val="9BBB59"/>
        </w:rPr>
        <w:t>Rinnsal ohne Fliessrichtung</w:t>
      </w:r>
    </w:p>
    <w:p w14:paraId="3F2DF312" w14:textId="08582DAC" w:rsidR="00496C0A" w:rsidRDefault="00EA5C6F" w:rsidP="00496C0A">
      <w:r>
        <w:rPr>
          <w:noProof/>
        </w:rPr>
        <w:drawing>
          <wp:inline distT="0" distB="0" distL="0" distR="0" wp14:anchorId="1C7786E5" wp14:editId="1584CEC3">
            <wp:extent cx="4680000" cy="2961333"/>
            <wp:effectExtent l="0" t="0" r="635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2961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CDB94" w14:textId="6B079648" w:rsidR="00E61DD1" w:rsidRDefault="00E61DD1" w:rsidP="00496C0A">
      <w:r>
        <w:t xml:space="preserve">Filter: </w:t>
      </w:r>
      <w:r w:rsidRPr="00EA5C6F">
        <w:t>(Art_txt_</w:t>
      </w:r>
      <w:proofErr w:type="gramStart"/>
      <w:r w:rsidRPr="00EA5C6F">
        <w:t>1  =</w:t>
      </w:r>
      <w:proofErr w:type="gramEnd"/>
      <w:r w:rsidRPr="00EA5C6F">
        <w:t xml:space="preserve"> 'Rinnsal') AND (GID1  IS  NULL)</w:t>
      </w:r>
    </w:p>
    <w:p w14:paraId="60D2C54A" w14:textId="7CA58F75" w:rsidR="00496C0A" w:rsidRDefault="00EA5C6F" w:rsidP="00496C0A">
      <w:r>
        <w:rPr>
          <w:noProof/>
        </w:rPr>
        <w:lastRenderedPageBreak/>
        <w:drawing>
          <wp:inline distT="0" distB="0" distL="0" distR="0" wp14:anchorId="767D6BD2" wp14:editId="4716CCC9">
            <wp:extent cx="3600000" cy="2521519"/>
            <wp:effectExtent l="0" t="0" r="635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2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79A3A" w14:textId="77777777" w:rsidR="00496C0A" w:rsidRPr="00B650AC" w:rsidRDefault="00496C0A" w:rsidP="00B650AC">
      <w:pPr>
        <w:pStyle w:val="berschrift1"/>
        <w:ind w:left="431" w:hanging="431"/>
        <w:rPr>
          <w:color w:val="9BBB59"/>
        </w:rPr>
      </w:pPr>
      <w:r w:rsidRPr="00B650AC">
        <w:rPr>
          <w:color w:val="9BBB59"/>
        </w:rPr>
        <w:t>Unterirdische Gebäude ohne Nummer</w:t>
      </w:r>
    </w:p>
    <w:p w14:paraId="20145D97" w14:textId="1D1D3C13" w:rsidR="00496C0A" w:rsidRDefault="00B650AC" w:rsidP="00496C0A">
      <w:r>
        <w:rPr>
          <w:noProof/>
        </w:rPr>
        <w:drawing>
          <wp:inline distT="0" distB="0" distL="0" distR="0" wp14:anchorId="26C739C0" wp14:editId="304191DD">
            <wp:extent cx="4680000" cy="2961333"/>
            <wp:effectExtent l="0" t="0" r="6350" b="0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2961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65862" w14:textId="486D5BF8" w:rsidR="00E61DD1" w:rsidRDefault="00E61DD1" w:rsidP="00496C0A">
      <w:r>
        <w:t xml:space="preserve">Filter: </w:t>
      </w:r>
      <w:r w:rsidRPr="00EA5C6F">
        <w:t>(Art_txt_</w:t>
      </w:r>
      <w:proofErr w:type="gramStart"/>
      <w:r w:rsidRPr="00EA5C6F">
        <w:t>1  =</w:t>
      </w:r>
      <w:proofErr w:type="gramEnd"/>
      <w:r w:rsidRPr="00EA5C6F">
        <w:t xml:space="preserve"> '</w:t>
      </w:r>
      <w:proofErr w:type="spellStart"/>
      <w:r w:rsidRPr="00EA5C6F">
        <w:t>unterirdisches_Gebaeude</w:t>
      </w:r>
      <w:proofErr w:type="spellEnd"/>
      <w:r w:rsidRPr="00EA5C6F">
        <w:t>') AND (  GID1  IS  NULL)</w:t>
      </w:r>
    </w:p>
    <w:p w14:paraId="48573E60" w14:textId="42C3E5A0" w:rsidR="00496C0A" w:rsidRDefault="00DC5160" w:rsidP="00496C0A">
      <w:r>
        <w:rPr>
          <w:noProof/>
        </w:rPr>
        <w:drawing>
          <wp:inline distT="0" distB="0" distL="0" distR="0" wp14:anchorId="704D08C8" wp14:editId="2B77539D">
            <wp:extent cx="3600000" cy="2521519"/>
            <wp:effectExtent l="0" t="0" r="635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2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0BE84" w14:textId="77777777" w:rsidR="00496C0A" w:rsidRPr="00B650AC" w:rsidRDefault="00496C0A" w:rsidP="00B650AC">
      <w:pPr>
        <w:pStyle w:val="berschrift1"/>
        <w:ind w:left="431" w:hanging="431"/>
        <w:rPr>
          <w:color w:val="9BBB59"/>
        </w:rPr>
      </w:pPr>
      <w:r w:rsidRPr="00B650AC">
        <w:rPr>
          <w:color w:val="9BBB59"/>
        </w:rPr>
        <w:lastRenderedPageBreak/>
        <w:t>Perimeter Test</w:t>
      </w:r>
    </w:p>
    <w:p w14:paraId="7599BF64" w14:textId="77777777" w:rsidR="00496C0A" w:rsidRPr="003869C0" w:rsidRDefault="00496C0A" w:rsidP="00496C0A">
      <w:pPr>
        <w:pStyle w:val="TitelnichtInhalt"/>
        <w:numPr>
          <w:ilvl w:val="0"/>
          <w:numId w:val="36"/>
        </w:numPr>
        <w:rPr>
          <w:caps w:val="0"/>
          <w:color w:val="auto"/>
          <w:sz w:val="20"/>
        </w:rPr>
      </w:pPr>
      <w:r w:rsidRPr="003869C0">
        <w:rPr>
          <w:caps w:val="0"/>
          <w:color w:val="auto"/>
          <w:sz w:val="20"/>
        </w:rPr>
        <w:t>Gemeindegrenzen &lt;&gt; Planeinteilung</w:t>
      </w:r>
    </w:p>
    <w:p w14:paraId="26505FAF" w14:textId="2502E835" w:rsidR="00496C0A" w:rsidRPr="003869C0" w:rsidRDefault="00B650AC" w:rsidP="00496C0A">
      <w:r>
        <w:rPr>
          <w:noProof/>
        </w:rPr>
        <w:drawing>
          <wp:inline distT="0" distB="0" distL="0" distR="0" wp14:anchorId="7B92FB6A" wp14:editId="0BA93C58">
            <wp:extent cx="3960000" cy="2326861"/>
            <wp:effectExtent l="0" t="0" r="2540" b="0"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32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375E4" w14:textId="29F636C9" w:rsidR="00496C0A" w:rsidRDefault="009939F2" w:rsidP="00496C0A">
      <w:pPr>
        <w:tabs>
          <w:tab w:val="left" w:pos="1345"/>
        </w:tabs>
      </w:pPr>
      <w:r>
        <w:rPr>
          <w:noProof/>
        </w:rPr>
        <w:drawing>
          <wp:inline distT="0" distB="0" distL="0" distR="0" wp14:anchorId="65A089F8" wp14:editId="594BF5E7">
            <wp:extent cx="3960000" cy="2326861"/>
            <wp:effectExtent l="0" t="0" r="2540" b="0"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32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8638D" w14:textId="77777777" w:rsidR="00496C0A" w:rsidRPr="003869C0" w:rsidRDefault="00496C0A" w:rsidP="00496C0A">
      <w:pPr>
        <w:pStyle w:val="TitelnichtInhalt"/>
        <w:numPr>
          <w:ilvl w:val="0"/>
          <w:numId w:val="36"/>
        </w:numPr>
        <w:rPr>
          <w:caps w:val="0"/>
          <w:color w:val="auto"/>
          <w:sz w:val="20"/>
        </w:rPr>
      </w:pPr>
      <w:r w:rsidRPr="003869C0">
        <w:rPr>
          <w:caps w:val="0"/>
          <w:color w:val="auto"/>
          <w:sz w:val="20"/>
        </w:rPr>
        <w:t>Planeinteilung &lt;&gt; Liegenschaften</w:t>
      </w:r>
    </w:p>
    <w:p w14:paraId="43F003AC" w14:textId="30BAC5DE" w:rsidR="00496C0A" w:rsidRDefault="009939F2" w:rsidP="00496C0A">
      <w:r>
        <w:rPr>
          <w:noProof/>
        </w:rPr>
        <w:drawing>
          <wp:inline distT="0" distB="0" distL="0" distR="0" wp14:anchorId="0845A886" wp14:editId="3417F0B2">
            <wp:extent cx="3960000" cy="2326861"/>
            <wp:effectExtent l="0" t="0" r="2540" b="0"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32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9A33E" w14:textId="20DF325A" w:rsidR="00496C0A" w:rsidRDefault="009939F2" w:rsidP="00496C0A">
      <w:r>
        <w:rPr>
          <w:noProof/>
        </w:rPr>
        <w:lastRenderedPageBreak/>
        <w:drawing>
          <wp:inline distT="0" distB="0" distL="0" distR="0" wp14:anchorId="2D9B57C6" wp14:editId="5F2B9787">
            <wp:extent cx="3960000" cy="2326861"/>
            <wp:effectExtent l="0" t="0" r="2540" b="0"/>
            <wp:docPr id="39" name="Grafik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32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85F7B" w14:textId="77777777" w:rsidR="00496C0A" w:rsidRPr="003869C0" w:rsidRDefault="00496C0A" w:rsidP="00496C0A">
      <w:pPr>
        <w:pStyle w:val="TitelnichtInhalt"/>
        <w:numPr>
          <w:ilvl w:val="0"/>
          <w:numId w:val="36"/>
        </w:numPr>
        <w:rPr>
          <w:caps w:val="0"/>
          <w:color w:val="auto"/>
          <w:sz w:val="20"/>
        </w:rPr>
      </w:pPr>
      <w:r w:rsidRPr="003869C0">
        <w:rPr>
          <w:caps w:val="0"/>
          <w:color w:val="auto"/>
          <w:sz w:val="20"/>
        </w:rPr>
        <w:t>Gemeinde &lt;&gt; Flurnamen</w:t>
      </w:r>
    </w:p>
    <w:p w14:paraId="45C3E958" w14:textId="4A08DA17" w:rsidR="00496C0A" w:rsidRPr="003869C0" w:rsidRDefault="009939F2" w:rsidP="00496C0A">
      <w:r>
        <w:rPr>
          <w:noProof/>
        </w:rPr>
        <w:drawing>
          <wp:inline distT="0" distB="0" distL="0" distR="0" wp14:anchorId="50A387C9" wp14:editId="58E9280A">
            <wp:extent cx="3960000" cy="2326861"/>
            <wp:effectExtent l="0" t="0" r="2540" b="0"/>
            <wp:docPr id="52" name="Grafik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32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BB1F5" w14:textId="6793544E" w:rsidR="00496C0A" w:rsidRDefault="009939F2" w:rsidP="00496C0A">
      <w:pPr>
        <w:pStyle w:val="TitelnichtInhalt"/>
      </w:pPr>
      <w:r>
        <w:rPr>
          <w:noProof/>
        </w:rPr>
        <w:drawing>
          <wp:inline distT="0" distB="0" distL="0" distR="0" wp14:anchorId="1A162D6C" wp14:editId="6D224250">
            <wp:extent cx="3960000" cy="2326861"/>
            <wp:effectExtent l="0" t="0" r="2540" b="0"/>
            <wp:docPr id="53" name="Grafik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32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6C771" w14:textId="77777777" w:rsidR="00496C0A" w:rsidRPr="003869C0" w:rsidRDefault="00496C0A" w:rsidP="00496C0A">
      <w:pPr>
        <w:pStyle w:val="TitelnichtInhalt"/>
        <w:numPr>
          <w:ilvl w:val="0"/>
          <w:numId w:val="36"/>
        </w:numPr>
        <w:rPr>
          <w:caps w:val="0"/>
          <w:color w:val="auto"/>
          <w:sz w:val="20"/>
        </w:rPr>
      </w:pPr>
      <w:r w:rsidRPr="003869C0">
        <w:rPr>
          <w:caps w:val="0"/>
          <w:color w:val="auto"/>
          <w:sz w:val="20"/>
        </w:rPr>
        <w:t>Gemeinde &lt;&gt; Bodenflächen</w:t>
      </w:r>
    </w:p>
    <w:p w14:paraId="405DFFCF" w14:textId="3596598A" w:rsidR="00496C0A" w:rsidRDefault="009939F2" w:rsidP="00496C0A">
      <w:pPr>
        <w:pStyle w:val="TitelnichtInhalt"/>
        <w:spacing w:before="0"/>
      </w:pPr>
      <w:r>
        <w:rPr>
          <w:noProof/>
        </w:rPr>
        <w:lastRenderedPageBreak/>
        <w:drawing>
          <wp:inline distT="0" distB="0" distL="0" distR="0" wp14:anchorId="63F5CBA9" wp14:editId="42438266">
            <wp:extent cx="3960000" cy="2326861"/>
            <wp:effectExtent l="0" t="0" r="2540" b="0"/>
            <wp:docPr id="54" name="Grafik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32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B8628" w14:textId="3073FDA3" w:rsidR="00496C0A" w:rsidRDefault="009939F2" w:rsidP="00496C0A">
      <w:pPr>
        <w:pStyle w:val="TitelnichtInhalt"/>
        <w:spacing w:before="0"/>
      </w:pPr>
      <w:r>
        <w:rPr>
          <w:noProof/>
        </w:rPr>
        <w:drawing>
          <wp:inline distT="0" distB="0" distL="0" distR="0" wp14:anchorId="6CD622B7" wp14:editId="7FC51254">
            <wp:extent cx="3960000" cy="2326861"/>
            <wp:effectExtent l="0" t="0" r="2540" b="0"/>
            <wp:docPr id="55" name="Grafik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32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95C8CA" w14:textId="1D969E7B" w:rsidR="00496C0A" w:rsidRPr="009939F2" w:rsidRDefault="00496C0A" w:rsidP="009939F2">
      <w:pPr>
        <w:pStyle w:val="berschrift1"/>
        <w:ind w:left="431" w:hanging="431"/>
        <w:rPr>
          <w:color w:val="9BBB59"/>
        </w:rPr>
      </w:pPr>
      <w:r w:rsidRPr="009939F2">
        <w:rPr>
          <w:color w:val="9BBB59"/>
        </w:rPr>
        <w:t>Analytischer Schnitt der Liegenschaften mit BoFlaechen</w:t>
      </w:r>
    </w:p>
    <w:p w14:paraId="6544B0D1" w14:textId="77777777" w:rsidR="00496C0A" w:rsidRPr="003869C0" w:rsidRDefault="00496C0A" w:rsidP="00496C0A">
      <w:pPr>
        <w:pStyle w:val="TitelnichtInhalt"/>
        <w:numPr>
          <w:ilvl w:val="0"/>
          <w:numId w:val="36"/>
        </w:numPr>
        <w:rPr>
          <w:caps w:val="0"/>
          <w:color w:val="auto"/>
          <w:sz w:val="20"/>
        </w:rPr>
      </w:pPr>
      <w:r w:rsidRPr="003869C0">
        <w:rPr>
          <w:caps w:val="0"/>
          <w:color w:val="auto"/>
          <w:sz w:val="20"/>
        </w:rPr>
        <w:t>Kleine Abs</w:t>
      </w:r>
      <w:r>
        <w:rPr>
          <w:caps w:val="0"/>
          <w:color w:val="auto"/>
          <w:sz w:val="20"/>
        </w:rPr>
        <w:t>chnittsflächen werden angezeigt</w:t>
      </w:r>
    </w:p>
    <w:p w14:paraId="17402E0D" w14:textId="56250F2A" w:rsidR="00496C0A" w:rsidRDefault="009939F2" w:rsidP="00496C0A">
      <w:pPr>
        <w:pStyle w:val="TitelnichtInhalt"/>
        <w:spacing w:before="0"/>
      </w:pPr>
      <w:r>
        <w:rPr>
          <w:noProof/>
        </w:rPr>
        <w:drawing>
          <wp:inline distT="0" distB="0" distL="0" distR="0" wp14:anchorId="66C3965F" wp14:editId="14C9D956">
            <wp:extent cx="3960000" cy="2763918"/>
            <wp:effectExtent l="0" t="0" r="2540" b="0"/>
            <wp:docPr id="56" name="Grafik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763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757E8" w14:textId="61F41A2C" w:rsidR="00496C0A" w:rsidRDefault="009939F2" w:rsidP="00496C0A">
      <w:pPr>
        <w:pStyle w:val="TitelnichtInhalt"/>
        <w:spacing w:before="0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6C9CFB80" wp14:editId="501F0441">
            <wp:extent cx="4320000" cy="2691859"/>
            <wp:effectExtent l="0" t="0" r="4445" b="0"/>
            <wp:docPr id="58" name="Grafik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691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CA58F4" w14:textId="77777777" w:rsidR="00E61DD1" w:rsidRDefault="00E61DD1" w:rsidP="00E61DD1">
      <w:pPr>
        <w:rPr>
          <w:lang w:val="en-US"/>
        </w:rPr>
      </w:pPr>
      <w:proofErr w:type="spellStart"/>
      <w:r>
        <w:rPr>
          <w:lang w:val="en-US"/>
        </w:rPr>
        <w:t>Ausdruck</w:t>
      </w:r>
      <w:proofErr w:type="spellEnd"/>
      <w:r>
        <w:rPr>
          <w:lang w:val="en-US"/>
        </w:rPr>
        <w:t xml:space="preserve">: </w:t>
      </w:r>
      <w:proofErr w:type="gramStart"/>
      <w:r w:rsidRPr="00590052">
        <w:rPr>
          <w:lang w:val="en-US"/>
        </w:rPr>
        <w:t>AREA(</w:t>
      </w:r>
      <w:proofErr w:type="spellStart"/>
      <w:proofErr w:type="gramEnd"/>
      <w:r w:rsidRPr="00590052">
        <w:rPr>
          <w:lang w:val="en-US"/>
        </w:rPr>
        <w:t>Input.IntersectionGeometry;ProjectedMeas;SquareMeter</w:t>
      </w:r>
      <w:proofErr w:type="spellEnd"/>
      <w:r w:rsidRPr="00590052">
        <w:rPr>
          <w:lang w:val="en-US"/>
        </w:rPr>
        <w:t>)</w:t>
      </w:r>
    </w:p>
    <w:p w14:paraId="72A41BBF" w14:textId="0BC349C2" w:rsidR="00496C0A" w:rsidRDefault="009939F2" w:rsidP="00E61DD1">
      <w:pPr>
        <w:rPr>
          <w:lang w:val="en-US"/>
        </w:rPr>
      </w:pPr>
      <w:r>
        <w:rPr>
          <w:noProof/>
        </w:rPr>
        <w:drawing>
          <wp:inline distT="0" distB="0" distL="0" distR="0" wp14:anchorId="3F7F30FD" wp14:editId="7DF1C758">
            <wp:extent cx="4320000" cy="3722467"/>
            <wp:effectExtent l="0" t="0" r="4445" b="0"/>
            <wp:docPr id="57" name="Grafik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722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14508" w14:textId="6FF73866" w:rsidR="00E61DD1" w:rsidRDefault="00E61DD1" w:rsidP="00E61DD1">
      <w:pPr>
        <w:rPr>
          <w:lang w:val="en-US"/>
        </w:rPr>
      </w:pPr>
      <w:r>
        <w:rPr>
          <w:lang w:val="en-US"/>
        </w:rPr>
        <w:t xml:space="preserve">Filter: </w:t>
      </w:r>
      <w:r w:rsidRPr="009939F2">
        <w:rPr>
          <w:lang w:val="en-US"/>
        </w:rPr>
        <w:t>(</w:t>
      </w:r>
      <w:proofErr w:type="spellStart"/>
      <w:r w:rsidRPr="009939F2">
        <w:rPr>
          <w:lang w:val="en-US"/>
        </w:rPr>
        <w:t>Fläche</w:t>
      </w:r>
      <w:proofErr w:type="spellEnd"/>
      <w:r w:rsidRPr="009939F2">
        <w:rPr>
          <w:lang w:val="en-US"/>
        </w:rPr>
        <w:t xml:space="preserve"> &gt; 0.001) AND </w:t>
      </w:r>
      <w:proofErr w:type="gramStart"/>
      <w:r w:rsidRPr="009939F2">
        <w:rPr>
          <w:lang w:val="en-US"/>
        </w:rPr>
        <w:t xml:space="preserve">( </w:t>
      </w:r>
      <w:proofErr w:type="spellStart"/>
      <w:r w:rsidRPr="009939F2">
        <w:rPr>
          <w:lang w:val="en-US"/>
        </w:rPr>
        <w:t>Fläche</w:t>
      </w:r>
      <w:proofErr w:type="spellEnd"/>
      <w:proofErr w:type="gramEnd"/>
      <w:r w:rsidRPr="009939F2">
        <w:rPr>
          <w:lang w:val="en-US"/>
        </w:rPr>
        <w:t xml:space="preserve"> &lt; 15.0);</w:t>
      </w:r>
    </w:p>
    <w:p w14:paraId="1CC95EA2" w14:textId="0A6558C1" w:rsidR="00496C0A" w:rsidRDefault="00BB2153" w:rsidP="00496C0A">
      <w:pPr>
        <w:pStyle w:val="TitelnichtInhalt"/>
        <w:spacing w:before="0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6D0A88E7" wp14:editId="53D81675">
            <wp:extent cx="3600000" cy="2521519"/>
            <wp:effectExtent l="0" t="0" r="635" b="0"/>
            <wp:docPr id="59" name="Grafik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2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A8176" w14:textId="52712E68" w:rsidR="00496C0A" w:rsidRPr="00BB2153" w:rsidRDefault="00496C0A" w:rsidP="00E75E04">
      <w:pPr>
        <w:pStyle w:val="berschrift1"/>
        <w:rPr>
          <w:color w:val="9BBB59"/>
        </w:rPr>
      </w:pPr>
      <w:r w:rsidRPr="00E75E04">
        <w:rPr>
          <w:bCs w:val="0"/>
          <w:caps w:val="0"/>
          <w:color w:val="9BBB59"/>
        </w:rPr>
        <w:t>Analytischer Schnitt der Liegenschaften mit</w:t>
      </w:r>
      <w:r w:rsidRPr="00BB2153">
        <w:rPr>
          <w:color w:val="9BBB59"/>
        </w:rPr>
        <w:t xml:space="preserve"> Flurnamen</w:t>
      </w:r>
    </w:p>
    <w:p w14:paraId="1D05754B" w14:textId="77777777" w:rsidR="00496C0A" w:rsidRPr="003869C0" w:rsidRDefault="00496C0A" w:rsidP="00496C0A">
      <w:pPr>
        <w:pStyle w:val="TitelnichtInhalt"/>
        <w:numPr>
          <w:ilvl w:val="0"/>
          <w:numId w:val="36"/>
        </w:numPr>
        <w:rPr>
          <w:caps w:val="0"/>
          <w:color w:val="auto"/>
          <w:sz w:val="20"/>
        </w:rPr>
      </w:pPr>
      <w:r w:rsidRPr="003869C0">
        <w:rPr>
          <w:caps w:val="0"/>
          <w:color w:val="auto"/>
          <w:sz w:val="20"/>
        </w:rPr>
        <w:t>Kleine Abs</w:t>
      </w:r>
      <w:r>
        <w:rPr>
          <w:caps w:val="0"/>
          <w:color w:val="auto"/>
          <w:sz w:val="20"/>
        </w:rPr>
        <w:t>chnittsflächen werden angezeigt</w:t>
      </w:r>
    </w:p>
    <w:p w14:paraId="75718786" w14:textId="7A3B8288" w:rsidR="00496C0A" w:rsidRDefault="00BB2153" w:rsidP="00496C0A">
      <w:pPr>
        <w:pStyle w:val="TitelnichtInhalt"/>
        <w:spacing w:before="0"/>
      </w:pPr>
      <w:r>
        <w:rPr>
          <w:noProof/>
        </w:rPr>
        <w:drawing>
          <wp:inline distT="0" distB="0" distL="0" distR="0" wp14:anchorId="51507D23" wp14:editId="3DAAA800">
            <wp:extent cx="3960000" cy="2763918"/>
            <wp:effectExtent l="0" t="0" r="2540" b="0"/>
            <wp:docPr id="60" name="Grafik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763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BA7BF" w14:textId="329CCCEE" w:rsidR="00E61DD1" w:rsidRPr="00E61DD1" w:rsidRDefault="00E61DD1" w:rsidP="00E61DD1">
      <w:pPr>
        <w:pStyle w:val="TitelnichtInhalt"/>
        <w:spacing w:before="0"/>
        <w:rPr>
          <w:caps w:val="0"/>
          <w:color w:val="auto"/>
          <w:sz w:val="20"/>
        </w:rPr>
      </w:pPr>
      <w:r>
        <w:rPr>
          <w:caps w:val="0"/>
          <w:color w:val="auto"/>
          <w:sz w:val="20"/>
        </w:rPr>
        <w:t xml:space="preserve">Ausdruck: </w:t>
      </w:r>
      <w:proofErr w:type="gramStart"/>
      <w:r w:rsidRPr="00BB2153">
        <w:rPr>
          <w:caps w:val="0"/>
          <w:color w:val="auto"/>
          <w:sz w:val="20"/>
        </w:rPr>
        <w:t>AREA(</w:t>
      </w:r>
      <w:proofErr w:type="spellStart"/>
      <w:proofErr w:type="gramEnd"/>
      <w:r w:rsidRPr="00BB2153">
        <w:rPr>
          <w:caps w:val="0"/>
          <w:color w:val="auto"/>
          <w:sz w:val="20"/>
        </w:rPr>
        <w:t>Input.IntersectionGeometry;ProjectedMeas;SquareMeter</w:t>
      </w:r>
      <w:proofErr w:type="spellEnd"/>
      <w:r w:rsidRPr="00BB2153">
        <w:rPr>
          <w:caps w:val="0"/>
          <w:color w:val="auto"/>
          <w:sz w:val="20"/>
        </w:rPr>
        <w:t>)</w:t>
      </w:r>
    </w:p>
    <w:p w14:paraId="1F69123F" w14:textId="072927BD" w:rsidR="00496C0A" w:rsidRDefault="00BB2153" w:rsidP="00496C0A">
      <w:pPr>
        <w:pStyle w:val="TitelnichtInhalt"/>
        <w:spacing w:before="0"/>
        <w:rPr>
          <w:noProof/>
        </w:rPr>
      </w:pPr>
      <w:r>
        <w:rPr>
          <w:noProof/>
        </w:rPr>
        <w:lastRenderedPageBreak/>
        <w:drawing>
          <wp:inline distT="0" distB="0" distL="0" distR="0" wp14:anchorId="72138328" wp14:editId="0FF1B335">
            <wp:extent cx="4320000" cy="3722467"/>
            <wp:effectExtent l="0" t="0" r="4445" b="0"/>
            <wp:docPr id="61" name="Grafik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722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EDCA63" w14:textId="446E95CF" w:rsidR="00496C0A" w:rsidRDefault="00BB2153" w:rsidP="00496C0A">
      <w:pPr>
        <w:pStyle w:val="TitelnichtInhalt"/>
        <w:spacing w:before="0"/>
        <w:rPr>
          <w:noProof/>
        </w:rPr>
      </w:pPr>
      <w:r>
        <w:rPr>
          <w:noProof/>
        </w:rPr>
        <w:drawing>
          <wp:inline distT="0" distB="0" distL="0" distR="0" wp14:anchorId="0FCA93F5" wp14:editId="48F03532">
            <wp:extent cx="4320000" cy="2691859"/>
            <wp:effectExtent l="0" t="0" r="4445" b="0"/>
            <wp:docPr id="62" name="Grafik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691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60DC0" w14:textId="0015C283" w:rsidR="00E61DD1" w:rsidRPr="00E61DD1" w:rsidRDefault="00E61DD1" w:rsidP="00496C0A">
      <w:pPr>
        <w:pStyle w:val="TitelnichtInhalt"/>
        <w:spacing w:before="0"/>
        <w:rPr>
          <w:caps w:val="0"/>
          <w:color w:val="auto"/>
          <w:sz w:val="20"/>
        </w:rPr>
      </w:pPr>
      <w:r w:rsidRPr="00E61DD1">
        <w:rPr>
          <w:caps w:val="0"/>
          <w:color w:val="auto"/>
          <w:sz w:val="20"/>
        </w:rPr>
        <w:t xml:space="preserve">Filter: </w:t>
      </w:r>
      <w:r w:rsidRPr="00E61DD1">
        <w:rPr>
          <w:caps w:val="0"/>
          <w:color w:val="auto"/>
          <w:sz w:val="20"/>
        </w:rPr>
        <w:t xml:space="preserve">(Fläche &gt; 0.01) AND </w:t>
      </w:r>
      <w:proofErr w:type="gramStart"/>
      <w:r w:rsidRPr="00E61DD1">
        <w:rPr>
          <w:caps w:val="0"/>
          <w:color w:val="auto"/>
          <w:sz w:val="20"/>
        </w:rPr>
        <w:t>( Fläche</w:t>
      </w:r>
      <w:proofErr w:type="gramEnd"/>
      <w:r w:rsidRPr="00E61DD1">
        <w:rPr>
          <w:caps w:val="0"/>
          <w:color w:val="auto"/>
          <w:sz w:val="20"/>
        </w:rPr>
        <w:t xml:space="preserve"> &lt; 15.0);</w:t>
      </w:r>
    </w:p>
    <w:p w14:paraId="697A0716" w14:textId="721A7880" w:rsidR="00496C0A" w:rsidRDefault="00BB2153" w:rsidP="00496C0A">
      <w:pPr>
        <w:pStyle w:val="TitelnichtInhalt"/>
        <w:spacing w:before="0"/>
        <w:rPr>
          <w:noProof/>
        </w:rPr>
      </w:pPr>
      <w:r>
        <w:rPr>
          <w:noProof/>
        </w:rPr>
        <w:lastRenderedPageBreak/>
        <w:drawing>
          <wp:inline distT="0" distB="0" distL="0" distR="0" wp14:anchorId="7C8DAB6D" wp14:editId="002A71D4">
            <wp:extent cx="3600000" cy="2521519"/>
            <wp:effectExtent l="0" t="0" r="635" b="0"/>
            <wp:docPr id="63" name="Grafik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2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ED001" w14:textId="1B505AFF" w:rsidR="00496C0A" w:rsidRPr="00E75E04" w:rsidRDefault="00496C0A" w:rsidP="00E75E04">
      <w:pPr>
        <w:pStyle w:val="berschrift1"/>
        <w:rPr>
          <w:color w:val="9BBB59"/>
        </w:rPr>
      </w:pPr>
      <w:r w:rsidRPr="00E75E04">
        <w:rPr>
          <w:color w:val="9BBB59"/>
        </w:rPr>
        <w:t>Analytischer Schnitt der Liegenschaften mit Planeinteilung</w:t>
      </w:r>
    </w:p>
    <w:p w14:paraId="7B2E773F" w14:textId="77777777" w:rsidR="00496C0A" w:rsidRPr="003869C0" w:rsidRDefault="00496C0A" w:rsidP="00496C0A">
      <w:pPr>
        <w:pStyle w:val="TitelnichtInhalt"/>
        <w:numPr>
          <w:ilvl w:val="0"/>
          <w:numId w:val="36"/>
        </w:numPr>
        <w:rPr>
          <w:caps w:val="0"/>
          <w:color w:val="auto"/>
          <w:sz w:val="20"/>
        </w:rPr>
      </w:pPr>
      <w:r w:rsidRPr="003869C0">
        <w:rPr>
          <w:caps w:val="0"/>
          <w:color w:val="auto"/>
          <w:sz w:val="20"/>
        </w:rPr>
        <w:t>Kleine Abs</w:t>
      </w:r>
      <w:r>
        <w:rPr>
          <w:caps w:val="0"/>
          <w:color w:val="auto"/>
          <w:sz w:val="20"/>
        </w:rPr>
        <w:t>chnittsflächen werden angezeigt</w:t>
      </w:r>
    </w:p>
    <w:p w14:paraId="40A1B7A1" w14:textId="5DD3CA32" w:rsidR="00496C0A" w:rsidRDefault="00BB2153" w:rsidP="00496C0A">
      <w:pPr>
        <w:pStyle w:val="TitelnichtInhalt"/>
        <w:spacing w:before="0"/>
        <w:rPr>
          <w:noProof/>
        </w:rPr>
      </w:pPr>
      <w:r>
        <w:rPr>
          <w:noProof/>
        </w:rPr>
        <w:drawing>
          <wp:inline distT="0" distB="0" distL="0" distR="0" wp14:anchorId="33042014" wp14:editId="7725A9E8">
            <wp:extent cx="3960000" cy="2763918"/>
            <wp:effectExtent l="0" t="0" r="2540" b="0"/>
            <wp:docPr id="64" name="Grafik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763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0B942" w14:textId="2C14C429" w:rsidR="00E61DD1" w:rsidRPr="00440D82" w:rsidRDefault="00E61DD1" w:rsidP="00496C0A">
      <w:pPr>
        <w:pStyle w:val="TitelnichtInhalt"/>
        <w:spacing w:before="0"/>
        <w:rPr>
          <w:caps w:val="0"/>
          <w:color w:val="auto"/>
          <w:sz w:val="20"/>
        </w:rPr>
      </w:pPr>
      <w:r w:rsidRPr="00440D82">
        <w:rPr>
          <w:caps w:val="0"/>
          <w:color w:val="auto"/>
          <w:sz w:val="20"/>
        </w:rPr>
        <w:t>Aus</w:t>
      </w:r>
      <w:r w:rsidR="00440D82" w:rsidRPr="00440D82">
        <w:rPr>
          <w:caps w:val="0"/>
          <w:color w:val="auto"/>
          <w:sz w:val="20"/>
        </w:rPr>
        <w:t xml:space="preserve">druck: </w:t>
      </w:r>
      <w:proofErr w:type="gramStart"/>
      <w:r w:rsidR="00440D82" w:rsidRPr="00BB2153">
        <w:rPr>
          <w:caps w:val="0"/>
          <w:color w:val="auto"/>
          <w:sz w:val="20"/>
        </w:rPr>
        <w:t>AREA(</w:t>
      </w:r>
      <w:proofErr w:type="spellStart"/>
      <w:proofErr w:type="gramEnd"/>
      <w:r w:rsidR="00440D82" w:rsidRPr="00BB2153">
        <w:rPr>
          <w:caps w:val="0"/>
          <w:color w:val="auto"/>
          <w:sz w:val="20"/>
        </w:rPr>
        <w:t>Input.IntersectionGeometry;ProjectedMeas;SquareMeter</w:t>
      </w:r>
      <w:proofErr w:type="spellEnd"/>
      <w:r w:rsidR="00440D82" w:rsidRPr="00BB2153">
        <w:rPr>
          <w:caps w:val="0"/>
          <w:color w:val="auto"/>
          <w:sz w:val="20"/>
        </w:rPr>
        <w:t>)</w:t>
      </w:r>
    </w:p>
    <w:p w14:paraId="170E6C30" w14:textId="0827DA7C" w:rsidR="00496C0A" w:rsidRDefault="00BB2153" w:rsidP="00496C0A">
      <w:pPr>
        <w:pStyle w:val="TitelnichtInhalt"/>
        <w:spacing w:before="0"/>
        <w:rPr>
          <w:noProof/>
        </w:rPr>
      </w:pPr>
      <w:r>
        <w:rPr>
          <w:noProof/>
        </w:rPr>
        <w:lastRenderedPageBreak/>
        <w:drawing>
          <wp:inline distT="0" distB="0" distL="0" distR="0" wp14:anchorId="7BF57DAB" wp14:editId="6CCDE81E">
            <wp:extent cx="4320000" cy="3722467"/>
            <wp:effectExtent l="0" t="0" r="4445" b="0"/>
            <wp:docPr id="65" name="Grafik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722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938F8" w14:textId="651683AC" w:rsidR="00496C0A" w:rsidRDefault="00BB2153" w:rsidP="00496C0A">
      <w:pPr>
        <w:pStyle w:val="TitelnichtInhalt"/>
        <w:spacing w:before="0"/>
        <w:rPr>
          <w:noProof/>
        </w:rPr>
      </w:pPr>
      <w:r>
        <w:rPr>
          <w:noProof/>
        </w:rPr>
        <w:drawing>
          <wp:inline distT="0" distB="0" distL="0" distR="0" wp14:anchorId="72665286" wp14:editId="7BB9B35E">
            <wp:extent cx="4320000" cy="2691859"/>
            <wp:effectExtent l="0" t="0" r="4445" b="0"/>
            <wp:docPr id="66" name="Grafik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691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FABA7" w14:textId="53F0149A" w:rsidR="00BB2153" w:rsidRDefault="00440D82" w:rsidP="00BB2153">
      <w:pPr>
        <w:rPr>
          <w:lang w:val="en-US"/>
        </w:rPr>
      </w:pPr>
      <w:r>
        <w:rPr>
          <w:lang w:val="en-US"/>
        </w:rPr>
        <w:t xml:space="preserve">Filter: </w:t>
      </w:r>
      <w:r w:rsidR="00BB2153" w:rsidRPr="009939F2">
        <w:rPr>
          <w:lang w:val="en-US"/>
        </w:rPr>
        <w:t>(</w:t>
      </w:r>
      <w:proofErr w:type="spellStart"/>
      <w:r w:rsidR="00BB2153" w:rsidRPr="009939F2">
        <w:rPr>
          <w:lang w:val="en-US"/>
        </w:rPr>
        <w:t>Fläche</w:t>
      </w:r>
      <w:proofErr w:type="spellEnd"/>
      <w:r w:rsidR="00BB2153" w:rsidRPr="009939F2">
        <w:rPr>
          <w:lang w:val="en-US"/>
        </w:rPr>
        <w:t xml:space="preserve"> &gt; 0.01) AND </w:t>
      </w:r>
      <w:proofErr w:type="gramStart"/>
      <w:r w:rsidR="00BB2153" w:rsidRPr="009939F2">
        <w:rPr>
          <w:lang w:val="en-US"/>
        </w:rPr>
        <w:t xml:space="preserve">( </w:t>
      </w:r>
      <w:proofErr w:type="spellStart"/>
      <w:r w:rsidR="00BB2153" w:rsidRPr="009939F2">
        <w:rPr>
          <w:lang w:val="en-US"/>
        </w:rPr>
        <w:t>Fläche</w:t>
      </w:r>
      <w:proofErr w:type="spellEnd"/>
      <w:proofErr w:type="gramEnd"/>
      <w:r w:rsidR="00BB2153" w:rsidRPr="009939F2">
        <w:rPr>
          <w:lang w:val="en-US"/>
        </w:rPr>
        <w:t xml:space="preserve"> &lt; 15.0);</w:t>
      </w:r>
    </w:p>
    <w:p w14:paraId="3CEB392B" w14:textId="0BC251B8" w:rsidR="00496C0A" w:rsidRDefault="00B73C44" w:rsidP="00496C0A">
      <w:pPr>
        <w:pStyle w:val="TitelnichtInhalt"/>
        <w:spacing w:before="0"/>
        <w:rPr>
          <w:noProof/>
        </w:rPr>
      </w:pPr>
      <w:r>
        <w:rPr>
          <w:noProof/>
        </w:rPr>
        <w:lastRenderedPageBreak/>
        <w:drawing>
          <wp:inline distT="0" distB="0" distL="0" distR="0" wp14:anchorId="38C5B365" wp14:editId="5582EB68">
            <wp:extent cx="3600000" cy="2521519"/>
            <wp:effectExtent l="0" t="0" r="635" b="0"/>
            <wp:docPr id="67" name="Grafik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2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04142" w14:textId="69F19C06" w:rsidR="00496C0A" w:rsidRPr="00E75E04" w:rsidRDefault="00496C0A" w:rsidP="00E75E04">
      <w:pPr>
        <w:pStyle w:val="berschrift1"/>
        <w:rPr>
          <w:color w:val="9BBB59"/>
        </w:rPr>
      </w:pPr>
      <w:bookmarkStart w:id="2" w:name="_Hlk34819474"/>
      <w:r w:rsidRPr="00E75E04">
        <w:rPr>
          <w:color w:val="9BBB59"/>
        </w:rPr>
        <w:t>Überprüfung der Punktabstände</w:t>
      </w:r>
    </w:p>
    <w:bookmarkEnd w:id="2"/>
    <w:p w14:paraId="6644612F" w14:textId="77777777" w:rsidR="00496C0A" w:rsidRDefault="00496C0A" w:rsidP="00496C0A">
      <w:r>
        <w:t xml:space="preserve">Es wird eine Pufferzone mit dem halben Abstand gebildet. Sich berührende Zonen werden verschmolzen. Die Fläche der Zonen wird berechnet. Eine „freistehende“ </w:t>
      </w:r>
      <w:proofErr w:type="gramStart"/>
      <w:r>
        <w:t>Zone</w:t>
      </w:r>
      <w:proofErr w:type="gramEnd"/>
      <w:r>
        <w:t xml:space="preserve"> welche keine weiteren berührt, hat die Fläche 0.00785 m². Die Attributabfrage auf Flächen &gt; 0.008 ermittelt alle sich berührenden Zonen. Diese enthalten mindestens 2 Punkte.</w:t>
      </w:r>
    </w:p>
    <w:p w14:paraId="68512A9A" w14:textId="77777777" w:rsidR="00496C0A" w:rsidRPr="003869C0" w:rsidRDefault="00496C0A" w:rsidP="00496C0A">
      <w:pPr>
        <w:pStyle w:val="TitelnichtInhalt"/>
        <w:numPr>
          <w:ilvl w:val="0"/>
          <w:numId w:val="36"/>
        </w:numPr>
        <w:rPr>
          <w:caps w:val="0"/>
          <w:color w:val="auto"/>
          <w:sz w:val="20"/>
        </w:rPr>
      </w:pPr>
      <w:r w:rsidRPr="003869C0">
        <w:rPr>
          <w:caps w:val="0"/>
          <w:color w:val="auto"/>
          <w:sz w:val="20"/>
        </w:rPr>
        <w:t>LFP3 zu LFP3</w:t>
      </w:r>
    </w:p>
    <w:p w14:paraId="0CDC50AE" w14:textId="3EAA7643" w:rsidR="00496C0A" w:rsidRDefault="00B73C44" w:rsidP="00496C0A">
      <w:pPr>
        <w:pStyle w:val="TitelnichtInhalt"/>
        <w:spacing w:before="0"/>
        <w:rPr>
          <w:noProof/>
        </w:rPr>
      </w:pPr>
      <w:r>
        <w:rPr>
          <w:noProof/>
        </w:rPr>
        <w:drawing>
          <wp:inline distT="0" distB="0" distL="0" distR="0" wp14:anchorId="2C87C687" wp14:editId="750B8BB8">
            <wp:extent cx="3960000" cy="2655261"/>
            <wp:effectExtent l="0" t="0" r="2540" b="0"/>
            <wp:docPr id="68" name="Grafik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655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0FEAEA" w14:textId="51434E2E" w:rsidR="00496C0A" w:rsidRPr="00663918" w:rsidRDefault="00440D82" w:rsidP="00496C0A">
      <w:pPr>
        <w:rPr>
          <w:lang w:val="en-US"/>
        </w:rPr>
      </w:pPr>
      <w:proofErr w:type="spellStart"/>
      <w:r>
        <w:rPr>
          <w:lang w:val="en-US"/>
        </w:rPr>
        <w:t>Ausdruck</w:t>
      </w:r>
      <w:proofErr w:type="spellEnd"/>
      <w:r>
        <w:rPr>
          <w:lang w:val="en-US"/>
        </w:rPr>
        <w:t xml:space="preserve">: </w:t>
      </w:r>
      <w:proofErr w:type="gramStart"/>
      <w:r w:rsidR="00496C0A" w:rsidRPr="00590052">
        <w:rPr>
          <w:lang w:val="en-US"/>
        </w:rPr>
        <w:t>ROUND(</w:t>
      </w:r>
      <w:proofErr w:type="gramEnd"/>
      <w:r w:rsidR="00496C0A" w:rsidRPr="00590052">
        <w:rPr>
          <w:lang w:val="en-US"/>
        </w:rPr>
        <w:t>AREA(</w:t>
      </w:r>
      <w:proofErr w:type="spellStart"/>
      <w:r w:rsidR="00496C0A" w:rsidRPr="00590052">
        <w:rPr>
          <w:lang w:val="en-US"/>
        </w:rPr>
        <w:t>Input</w:t>
      </w:r>
      <w:r w:rsidR="00496C0A">
        <w:rPr>
          <w:lang w:val="en-US"/>
        </w:rPr>
        <w:t>.BufferGeometry</w:t>
      </w:r>
      <w:proofErr w:type="spellEnd"/>
      <w:r w:rsidR="00496C0A">
        <w:rPr>
          <w:lang w:val="en-US"/>
        </w:rPr>
        <w:t xml:space="preserve">; </w:t>
      </w:r>
      <w:proofErr w:type="spellStart"/>
      <w:r w:rsidR="00496C0A">
        <w:rPr>
          <w:lang w:val="en-US"/>
        </w:rPr>
        <w:t>ProjectedMeas</w:t>
      </w:r>
      <w:proofErr w:type="spellEnd"/>
      <w:r w:rsidR="00496C0A">
        <w:rPr>
          <w:lang w:val="en-US"/>
        </w:rPr>
        <w:t xml:space="preserve">; </w:t>
      </w:r>
      <w:proofErr w:type="spellStart"/>
      <w:r w:rsidR="00496C0A" w:rsidRPr="00663918">
        <w:rPr>
          <w:lang w:val="en-US"/>
        </w:rPr>
        <w:t>SquareMeter</w:t>
      </w:r>
      <w:proofErr w:type="spellEnd"/>
      <w:r w:rsidR="00496C0A" w:rsidRPr="00663918">
        <w:rPr>
          <w:lang w:val="en-US"/>
        </w:rPr>
        <w:t>);5)</w:t>
      </w:r>
    </w:p>
    <w:p w14:paraId="2CB40CB1" w14:textId="52B7C3FA" w:rsidR="00496C0A" w:rsidRPr="006979DE" w:rsidRDefault="00B73C44" w:rsidP="00496C0A">
      <w:pPr>
        <w:pStyle w:val="TitelnichtInhalt"/>
        <w:spacing w:before="0"/>
        <w:rPr>
          <w:noProof/>
        </w:rPr>
      </w:pPr>
      <w:r>
        <w:rPr>
          <w:noProof/>
        </w:rPr>
        <w:lastRenderedPageBreak/>
        <w:drawing>
          <wp:inline distT="0" distB="0" distL="0" distR="0" wp14:anchorId="6EE63B5D" wp14:editId="10144C68">
            <wp:extent cx="4320000" cy="3722467"/>
            <wp:effectExtent l="0" t="0" r="4445" b="0"/>
            <wp:docPr id="69" name="Grafik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722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7BB8B" w14:textId="1E1B20B1" w:rsidR="00496C0A" w:rsidRDefault="00B73C44" w:rsidP="00496C0A">
      <w:pPr>
        <w:pStyle w:val="TitelnichtInhalt"/>
        <w:rPr>
          <w:lang w:val="en-US"/>
        </w:rPr>
      </w:pPr>
      <w:r>
        <w:rPr>
          <w:noProof/>
        </w:rPr>
        <w:drawing>
          <wp:inline distT="0" distB="0" distL="0" distR="0" wp14:anchorId="70EC92CC" wp14:editId="2A0EE77C">
            <wp:extent cx="4320000" cy="2691859"/>
            <wp:effectExtent l="0" t="0" r="4445" b="0"/>
            <wp:docPr id="70" name="Grafik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691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1E1F2" w14:textId="16C181B3" w:rsidR="00440D82" w:rsidRDefault="00440D82" w:rsidP="00440D82">
      <w:pPr>
        <w:rPr>
          <w:lang w:val="en-US"/>
        </w:rPr>
      </w:pPr>
      <w:r>
        <w:rPr>
          <w:lang w:val="en-US"/>
        </w:rPr>
        <w:t xml:space="preserve">Filter: </w:t>
      </w:r>
      <w:proofErr w:type="gramStart"/>
      <w:r w:rsidRPr="00440D82">
        <w:rPr>
          <w:lang w:val="en-US"/>
        </w:rPr>
        <w:t>Fläche  &gt;</w:t>
      </w:r>
      <w:proofErr w:type="gramEnd"/>
      <w:r w:rsidRPr="00440D82">
        <w:rPr>
          <w:lang w:val="en-US"/>
        </w:rPr>
        <w:t xml:space="preserve"> 0.008;</w:t>
      </w:r>
    </w:p>
    <w:p w14:paraId="4AC283C9" w14:textId="0EE1984F" w:rsidR="00496C0A" w:rsidRPr="006979DE" w:rsidRDefault="00B73C44" w:rsidP="00496C0A">
      <w:pPr>
        <w:pStyle w:val="TitelnichtInhalt"/>
        <w:spacing w:before="0"/>
        <w:rPr>
          <w:noProof/>
        </w:rPr>
      </w:pPr>
      <w:r>
        <w:rPr>
          <w:noProof/>
        </w:rPr>
        <w:lastRenderedPageBreak/>
        <w:drawing>
          <wp:inline distT="0" distB="0" distL="0" distR="0" wp14:anchorId="7F9CC398" wp14:editId="6672A8F1">
            <wp:extent cx="3600000" cy="2521519"/>
            <wp:effectExtent l="0" t="0" r="635" b="0"/>
            <wp:docPr id="71" name="Grafik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2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68A04" w14:textId="77777777" w:rsidR="00496C0A" w:rsidRPr="00663918" w:rsidRDefault="00496C0A" w:rsidP="00496C0A">
      <w:pPr>
        <w:pStyle w:val="TitelnichtInhalt"/>
        <w:numPr>
          <w:ilvl w:val="0"/>
          <w:numId w:val="36"/>
        </w:numPr>
        <w:rPr>
          <w:caps w:val="0"/>
          <w:color w:val="auto"/>
          <w:sz w:val="20"/>
        </w:rPr>
      </w:pPr>
      <w:r w:rsidRPr="00663918">
        <w:rPr>
          <w:caps w:val="0"/>
          <w:color w:val="auto"/>
          <w:sz w:val="20"/>
        </w:rPr>
        <w:t>Grenzpunkt zu Grenzpunkt</w:t>
      </w:r>
    </w:p>
    <w:p w14:paraId="642986AE" w14:textId="303421D8" w:rsidR="00496C0A" w:rsidRDefault="00B73C44" w:rsidP="00496C0A">
      <w:pPr>
        <w:pStyle w:val="TitelnichtInhalt"/>
        <w:spacing w:before="0"/>
        <w:rPr>
          <w:lang w:val="en-US"/>
        </w:rPr>
      </w:pPr>
      <w:r>
        <w:rPr>
          <w:noProof/>
        </w:rPr>
        <w:drawing>
          <wp:inline distT="0" distB="0" distL="0" distR="0" wp14:anchorId="5B033768" wp14:editId="3D114442">
            <wp:extent cx="3960000" cy="2655260"/>
            <wp:effectExtent l="0" t="0" r="2540" b="0"/>
            <wp:docPr id="72" name="Grafik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65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CB37B" w14:textId="78C530DD" w:rsidR="00440D82" w:rsidRDefault="00440D82" w:rsidP="00440D82">
      <w:pPr>
        <w:rPr>
          <w:lang w:val="en-US"/>
        </w:rPr>
      </w:pPr>
      <w:proofErr w:type="spellStart"/>
      <w:r>
        <w:rPr>
          <w:lang w:val="en-US"/>
        </w:rPr>
        <w:t>Ausdruck</w:t>
      </w:r>
      <w:proofErr w:type="spellEnd"/>
      <w:r>
        <w:rPr>
          <w:lang w:val="en-US"/>
        </w:rPr>
        <w:t xml:space="preserve">: </w:t>
      </w:r>
      <w:proofErr w:type="gramStart"/>
      <w:r w:rsidRPr="00590052">
        <w:rPr>
          <w:lang w:val="en-US"/>
        </w:rPr>
        <w:t>ROUND(</w:t>
      </w:r>
      <w:proofErr w:type="gramEnd"/>
      <w:r w:rsidRPr="00590052">
        <w:rPr>
          <w:lang w:val="en-US"/>
        </w:rPr>
        <w:t>AREA(</w:t>
      </w:r>
      <w:proofErr w:type="spellStart"/>
      <w:r w:rsidRPr="00590052">
        <w:rPr>
          <w:lang w:val="en-US"/>
        </w:rPr>
        <w:t>Input</w:t>
      </w:r>
      <w:r>
        <w:rPr>
          <w:lang w:val="en-US"/>
        </w:rPr>
        <w:t>.BufferGeometry</w:t>
      </w:r>
      <w:proofErr w:type="spellEnd"/>
      <w:r>
        <w:rPr>
          <w:lang w:val="en-US"/>
        </w:rPr>
        <w:t xml:space="preserve">; </w:t>
      </w:r>
      <w:proofErr w:type="spellStart"/>
      <w:r>
        <w:rPr>
          <w:lang w:val="en-US"/>
        </w:rPr>
        <w:t>ProjectedMeas</w:t>
      </w:r>
      <w:proofErr w:type="spellEnd"/>
      <w:r>
        <w:rPr>
          <w:lang w:val="en-US"/>
        </w:rPr>
        <w:t xml:space="preserve">; </w:t>
      </w:r>
      <w:proofErr w:type="spellStart"/>
      <w:r w:rsidRPr="00663918">
        <w:rPr>
          <w:lang w:val="en-US"/>
        </w:rPr>
        <w:t>SquareMeter</w:t>
      </w:r>
      <w:proofErr w:type="spellEnd"/>
      <w:r w:rsidRPr="00663918">
        <w:rPr>
          <w:lang w:val="en-US"/>
        </w:rPr>
        <w:t>);5)</w:t>
      </w:r>
    </w:p>
    <w:p w14:paraId="2820A923" w14:textId="2D0AEDAC" w:rsidR="00496C0A" w:rsidRDefault="00B73C44" w:rsidP="00496C0A">
      <w:pPr>
        <w:pStyle w:val="TitelnichtInhalt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7FC64B28" wp14:editId="6143220F">
            <wp:extent cx="4320000" cy="3722467"/>
            <wp:effectExtent l="0" t="0" r="4445" b="0"/>
            <wp:docPr id="73" name="Grafik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722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57B16" w14:textId="3FF08951" w:rsidR="00496C0A" w:rsidRDefault="00B73C44" w:rsidP="00496C0A">
      <w:pPr>
        <w:pStyle w:val="TitelnichtInhalt"/>
        <w:spacing w:before="0"/>
        <w:rPr>
          <w:lang w:val="en-US"/>
        </w:rPr>
      </w:pPr>
      <w:r>
        <w:rPr>
          <w:noProof/>
        </w:rPr>
        <w:drawing>
          <wp:inline distT="0" distB="0" distL="0" distR="0" wp14:anchorId="2C02C1C6" wp14:editId="04ACBE68">
            <wp:extent cx="4320000" cy="2691859"/>
            <wp:effectExtent l="0" t="0" r="4445" b="0"/>
            <wp:docPr id="74" name="Grafik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691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0CC29" w14:textId="7FD1414A" w:rsidR="00440D82" w:rsidRDefault="00440D82" w:rsidP="00440D82">
      <w:pPr>
        <w:rPr>
          <w:lang w:val="en-US"/>
        </w:rPr>
      </w:pPr>
      <w:r>
        <w:rPr>
          <w:lang w:val="en-US"/>
        </w:rPr>
        <w:t xml:space="preserve">Filter: </w:t>
      </w:r>
      <w:proofErr w:type="spellStart"/>
      <w:proofErr w:type="gramStart"/>
      <w:r w:rsidRPr="00440D82">
        <w:rPr>
          <w:lang w:val="en-US"/>
        </w:rPr>
        <w:t>Fläche</w:t>
      </w:r>
      <w:proofErr w:type="spellEnd"/>
      <w:r w:rsidRPr="00440D82">
        <w:rPr>
          <w:lang w:val="en-US"/>
        </w:rPr>
        <w:t xml:space="preserve">  &gt;</w:t>
      </w:r>
      <w:proofErr w:type="gramEnd"/>
      <w:r w:rsidRPr="00440D82">
        <w:rPr>
          <w:lang w:val="en-US"/>
        </w:rPr>
        <w:t xml:space="preserve"> 0.008;</w:t>
      </w:r>
    </w:p>
    <w:bookmarkEnd w:id="0"/>
    <w:p w14:paraId="6BB450F9" w14:textId="0718C729" w:rsidR="00496C0A" w:rsidRDefault="00440D82" w:rsidP="00B73C44">
      <w:pPr>
        <w:pStyle w:val="TitelnichtInhalt"/>
        <w:spacing w:before="0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1F03605A" wp14:editId="4FE3D0EA">
            <wp:extent cx="3600000" cy="2521519"/>
            <wp:effectExtent l="0" t="0" r="635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2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3" w:name="_GoBack"/>
      <w:bookmarkEnd w:id="3"/>
    </w:p>
    <w:p w14:paraId="68B86D4C" w14:textId="09BB9BBE" w:rsidR="00C73648" w:rsidRPr="00E75E04" w:rsidRDefault="00AC56C8" w:rsidP="00E75E04">
      <w:pPr>
        <w:pStyle w:val="berschrift1"/>
        <w:rPr>
          <w:color w:val="9BBB59"/>
        </w:rPr>
      </w:pPr>
      <w:r w:rsidRPr="00E75E04">
        <w:rPr>
          <w:color w:val="9BBB59"/>
        </w:rPr>
        <w:t>Doppelte Einzelobje</w:t>
      </w:r>
      <w:r w:rsidR="00E75E04">
        <w:rPr>
          <w:color w:val="9BBB59"/>
        </w:rPr>
        <w:t>kte</w:t>
      </w:r>
      <w:r w:rsidRPr="00E75E04">
        <w:rPr>
          <w:color w:val="9BBB59"/>
        </w:rPr>
        <w:t xml:space="preserve"> anzeigen</w:t>
      </w:r>
    </w:p>
    <w:p w14:paraId="29672930" w14:textId="00EC2716" w:rsidR="00E75E04" w:rsidRPr="00E75E04" w:rsidRDefault="00E75E04" w:rsidP="00B73C44">
      <w:pPr>
        <w:pStyle w:val="TitelnichtInhalt"/>
        <w:spacing w:before="0"/>
        <w:rPr>
          <w:caps w:val="0"/>
          <w:color w:val="auto"/>
          <w:sz w:val="20"/>
          <w:lang w:val="en-US"/>
        </w:rPr>
      </w:pPr>
      <w:proofErr w:type="spellStart"/>
      <w:r w:rsidRPr="00E75E04">
        <w:rPr>
          <w:caps w:val="0"/>
          <w:color w:val="auto"/>
          <w:sz w:val="20"/>
          <w:lang w:val="en-US"/>
        </w:rPr>
        <w:t>Verschnitt</w:t>
      </w:r>
      <w:proofErr w:type="spellEnd"/>
      <w:r w:rsidRPr="00E75E04">
        <w:rPr>
          <w:caps w:val="0"/>
          <w:color w:val="auto"/>
          <w:sz w:val="20"/>
          <w:lang w:val="en-US"/>
        </w:rPr>
        <w:t xml:space="preserve"> </w:t>
      </w:r>
      <w:proofErr w:type="spellStart"/>
      <w:r w:rsidRPr="00E75E04">
        <w:rPr>
          <w:caps w:val="0"/>
          <w:color w:val="auto"/>
          <w:sz w:val="20"/>
          <w:lang w:val="en-US"/>
        </w:rPr>
        <w:t>Ein_Linienelemente</w:t>
      </w:r>
      <w:r>
        <w:rPr>
          <w:caps w:val="0"/>
          <w:color w:val="auto"/>
          <w:sz w:val="20"/>
          <w:lang w:val="en-US"/>
        </w:rPr>
        <w:t>_</w:t>
      </w:r>
      <w:r w:rsidRPr="00E75E04">
        <w:rPr>
          <w:caps w:val="0"/>
          <w:color w:val="auto"/>
          <w:sz w:val="20"/>
          <w:lang w:val="en-US"/>
        </w:rPr>
        <w:t>Geometrie</w:t>
      </w:r>
      <w:proofErr w:type="spellEnd"/>
      <w:r>
        <w:rPr>
          <w:caps w:val="0"/>
          <w:color w:val="auto"/>
          <w:sz w:val="20"/>
          <w:lang w:val="en-US"/>
        </w:rPr>
        <w:t xml:space="preserve"> </w:t>
      </w:r>
      <w:proofErr w:type="spellStart"/>
      <w:r>
        <w:rPr>
          <w:caps w:val="0"/>
          <w:color w:val="auto"/>
          <w:sz w:val="20"/>
          <w:lang w:val="en-US"/>
        </w:rPr>
        <w:t>mit</w:t>
      </w:r>
      <w:proofErr w:type="spellEnd"/>
      <w:r>
        <w:rPr>
          <w:caps w:val="0"/>
          <w:color w:val="auto"/>
          <w:sz w:val="20"/>
          <w:lang w:val="en-US"/>
        </w:rPr>
        <w:t xml:space="preserve"> </w:t>
      </w:r>
      <w:proofErr w:type="spellStart"/>
      <w:r w:rsidRPr="00E75E04">
        <w:rPr>
          <w:caps w:val="0"/>
          <w:color w:val="auto"/>
          <w:sz w:val="20"/>
          <w:lang w:val="en-US"/>
        </w:rPr>
        <w:t>Ein_Linienelemente</w:t>
      </w:r>
      <w:r>
        <w:rPr>
          <w:caps w:val="0"/>
          <w:color w:val="auto"/>
          <w:sz w:val="20"/>
          <w:lang w:val="en-US"/>
        </w:rPr>
        <w:t>_</w:t>
      </w:r>
      <w:r w:rsidRPr="00E75E04">
        <w:rPr>
          <w:caps w:val="0"/>
          <w:color w:val="auto"/>
          <w:sz w:val="20"/>
          <w:lang w:val="en-US"/>
        </w:rPr>
        <w:t>Geometrie</w:t>
      </w:r>
      <w:proofErr w:type="spellEnd"/>
    </w:p>
    <w:p w14:paraId="13B7F7D5" w14:textId="6584750E" w:rsidR="00AC56C8" w:rsidRDefault="006B0455" w:rsidP="00B73C44">
      <w:pPr>
        <w:pStyle w:val="TitelnichtInhalt"/>
        <w:spacing w:before="0"/>
        <w:rPr>
          <w:lang w:val="en-US"/>
        </w:rPr>
      </w:pPr>
      <w:r>
        <w:rPr>
          <w:noProof/>
        </w:rPr>
        <w:drawing>
          <wp:inline distT="0" distB="0" distL="0" distR="0" wp14:anchorId="1A95326F" wp14:editId="039D7767">
            <wp:extent cx="3960000" cy="2763918"/>
            <wp:effectExtent l="0" t="0" r="2540" b="0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763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B94BF" w14:textId="0B48E91E" w:rsidR="006B0455" w:rsidRPr="006B0455" w:rsidRDefault="006B0455" w:rsidP="00B73C44">
      <w:pPr>
        <w:pStyle w:val="TitelnichtInhalt"/>
        <w:spacing w:before="0"/>
        <w:rPr>
          <w:caps w:val="0"/>
          <w:color w:val="auto"/>
          <w:sz w:val="20"/>
          <w:lang w:val="en-US"/>
        </w:rPr>
      </w:pPr>
      <w:r w:rsidRPr="006B0455">
        <w:rPr>
          <w:caps w:val="0"/>
          <w:color w:val="auto"/>
          <w:sz w:val="20"/>
          <w:lang w:val="en-US"/>
        </w:rPr>
        <w:t xml:space="preserve">Filter: </w:t>
      </w:r>
      <w:r w:rsidRPr="006B0455">
        <w:rPr>
          <w:caps w:val="0"/>
          <w:color w:val="auto"/>
          <w:sz w:val="20"/>
          <w:lang w:val="en-US"/>
        </w:rPr>
        <w:t>G5_GID_ &gt; G5_GID_1</w:t>
      </w:r>
    </w:p>
    <w:p w14:paraId="0890AE21" w14:textId="7F589854" w:rsidR="00E75E04" w:rsidRDefault="00E75E04" w:rsidP="00B73C44">
      <w:pPr>
        <w:pStyle w:val="TitelnichtInhalt"/>
        <w:spacing w:before="0"/>
        <w:rPr>
          <w:lang w:val="en-US"/>
        </w:rPr>
      </w:pPr>
      <w:r>
        <w:rPr>
          <w:noProof/>
        </w:rPr>
        <w:drawing>
          <wp:inline distT="0" distB="0" distL="0" distR="0" wp14:anchorId="2D1C0BAF" wp14:editId="756A0541">
            <wp:extent cx="3600000" cy="2521519"/>
            <wp:effectExtent l="0" t="0" r="635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2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CEFFF" w14:textId="371B2108" w:rsidR="00E75E04" w:rsidRPr="00E75E04" w:rsidRDefault="00E75E04" w:rsidP="00E75E04">
      <w:pPr>
        <w:pStyle w:val="berschrift1"/>
        <w:rPr>
          <w:color w:val="9BBB59"/>
        </w:rPr>
      </w:pPr>
      <w:r w:rsidRPr="00E75E04">
        <w:rPr>
          <w:color w:val="9BBB59"/>
        </w:rPr>
        <w:lastRenderedPageBreak/>
        <w:t>Doppelte Einzelobje</w:t>
      </w:r>
      <w:r>
        <w:rPr>
          <w:color w:val="9BBB59"/>
        </w:rPr>
        <w:t>ktlinien</w:t>
      </w:r>
      <w:r w:rsidRPr="00E75E04">
        <w:rPr>
          <w:color w:val="9BBB59"/>
        </w:rPr>
        <w:t xml:space="preserve"> anzeigen</w:t>
      </w:r>
    </w:p>
    <w:p w14:paraId="04D8C954" w14:textId="5526ABB6" w:rsidR="00E75E04" w:rsidRDefault="006B0455" w:rsidP="00B73C44">
      <w:pPr>
        <w:pStyle w:val="TitelnichtInhalt"/>
        <w:spacing w:before="0"/>
        <w:rPr>
          <w:lang w:val="en-US"/>
        </w:rPr>
      </w:pPr>
      <w:r>
        <w:rPr>
          <w:noProof/>
        </w:rPr>
        <w:drawing>
          <wp:inline distT="0" distB="0" distL="0" distR="0" wp14:anchorId="2F81271E" wp14:editId="08C67402">
            <wp:extent cx="3960000" cy="2763918"/>
            <wp:effectExtent l="0" t="0" r="2540" b="0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2763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63B82" w14:textId="5C7C3E4F" w:rsidR="006B0455" w:rsidRDefault="006B0455" w:rsidP="00B73C44">
      <w:pPr>
        <w:pStyle w:val="TitelnichtInhalt"/>
        <w:spacing w:before="0"/>
        <w:rPr>
          <w:caps w:val="0"/>
          <w:color w:val="auto"/>
          <w:sz w:val="20"/>
          <w:lang w:val="en-US"/>
        </w:rPr>
      </w:pPr>
      <w:r w:rsidRPr="006B0455">
        <w:rPr>
          <w:caps w:val="0"/>
          <w:color w:val="auto"/>
          <w:sz w:val="20"/>
          <w:lang w:val="en-US"/>
        </w:rPr>
        <w:t xml:space="preserve">Filter: </w:t>
      </w:r>
      <w:r w:rsidRPr="006B0455">
        <w:rPr>
          <w:caps w:val="0"/>
          <w:color w:val="auto"/>
          <w:sz w:val="20"/>
          <w:lang w:val="en-US"/>
        </w:rPr>
        <w:t>G5_LNUM &lt;&gt; G5_LNUM_1</w:t>
      </w:r>
    </w:p>
    <w:p w14:paraId="256F3351" w14:textId="01423109" w:rsidR="006B0455" w:rsidRPr="006B0455" w:rsidRDefault="006B0455" w:rsidP="00B73C44">
      <w:pPr>
        <w:pStyle w:val="TitelnichtInhalt"/>
        <w:spacing w:before="0"/>
        <w:rPr>
          <w:caps w:val="0"/>
          <w:color w:val="auto"/>
          <w:sz w:val="20"/>
          <w:lang w:val="en-US"/>
        </w:rPr>
      </w:pPr>
      <w:r>
        <w:rPr>
          <w:noProof/>
        </w:rPr>
        <w:drawing>
          <wp:inline distT="0" distB="0" distL="0" distR="0" wp14:anchorId="635FE7E8" wp14:editId="6D1460BF">
            <wp:extent cx="3600000" cy="2521519"/>
            <wp:effectExtent l="0" t="0" r="635" b="0"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2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0455" w:rsidRPr="006B0455" w:rsidSect="0027084A">
      <w:headerReference w:type="first" r:id="rId51"/>
      <w:footerReference w:type="first" r:id="rId52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1B47D" w14:textId="77777777" w:rsidR="00503BEF" w:rsidRDefault="00503BEF" w:rsidP="00254025">
      <w:pPr>
        <w:spacing w:after="0"/>
      </w:pPr>
      <w:r>
        <w:separator/>
      </w:r>
    </w:p>
  </w:endnote>
  <w:endnote w:type="continuationSeparator" w:id="0">
    <w:p w14:paraId="09210EB9" w14:textId="77777777" w:rsidR="00503BEF" w:rsidRDefault="00503BEF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7B4CAC06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BA226E">
            <w:rPr>
              <w:noProof/>
            </w:rPr>
            <w:t>11.03.2020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004F2" w14:textId="77777777" w:rsidR="00503BEF" w:rsidRDefault="00503BEF" w:rsidP="00254025">
      <w:pPr>
        <w:spacing w:after="0"/>
      </w:pPr>
      <w:r>
        <w:separator/>
      </w:r>
    </w:p>
  </w:footnote>
  <w:footnote w:type="continuationSeparator" w:id="0">
    <w:p w14:paraId="2125CD60" w14:textId="77777777" w:rsidR="00503BEF" w:rsidRDefault="00503BEF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D44FA"/>
    <w:multiLevelType w:val="hybridMultilevel"/>
    <w:tmpl w:val="D6BA57FA"/>
    <w:lvl w:ilvl="0" w:tplc="A80C5E72"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9BBB59"/>
        <w:sz w:val="16"/>
        <w:szCs w:val="20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4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2F43FC"/>
    <w:multiLevelType w:val="multilevel"/>
    <w:tmpl w:val="0807001D"/>
    <w:numStyleLink w:val="HxGNList"/>
  </w:abstractNum>
  <w:abstractNum w:abstractNumId="16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8" w15:restartNumberingAfterBreak="0">
    <w:nsid w:val="417A399D"/>
    <w:multiLevelType w:val="multilevel"/>
    <w:tmpl w:val="0807001D"/>
    <w:numStyleLink w:val="HxGNList"/>
  </w:abstractNum>
  <w:abstractNum w:abstractNumId="19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20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9249F7"/>
    <w:multiLevelType w:val="hybridMultilevel"/>
    <w:tmpl w:val="9ED4B1D0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5" w15:restartNumberingAfterBreak="0">
    <w:nsid w:val="5C5E4BA0"/>
    <w:multiLevelType w:val="multilevel"/>
    <w:tmpl w:val="0807001D"/>
    <w:numStyleLink w:val="NumHxGN"/>
  </w:abstractNum>
  <w:abstractNum w:abstractNumId="26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8CF219D"/>
    <w:multiLevelType w:val="hybridMultilevel"/>
    <w:tmpl w:val="68945F16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9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31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7A263E6"/>
    <w:multiLevelType w:val="hybridMultilevel"/>
    <w:tmpl w:val="7C1E1F06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8"/>
  </w:num>
  <w:num w:numId="4">
    <w:abstractNumId w:val="16"/>
  </w:num>
  <w:num w:numId="5">
    <w:abstractNumId w:val="13"/>
  </w:num>
  <w:num w:numId="6">
    <w:abstractNumId w:val="17"/>
  </w:num>
  <w:num w:numId="7">
    <w:abstractNumId w:val="35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7"/>
  </w:num>
  <w:num w:numId="13">
    <w:abstractNumId w:val="32"/>
  </w:num>
  <w:num w:numId="14">
    <w:abstractNumId w:val="30"/>
  </w:num>
  <w:num w:numId="15">
    <w:abstractNumId w:val="15"/>
  </w:num>
  <w:num w:numId="16">
    <w:abstractNumId w:val="4"/>
  </w:num>
  <w:num w:numId="17">
    <w:abstractNumId w:val="18"/>
  </w:num>
  <w:num w:numId="18">
    <w:abstractNumId w:val="19"/>
  </w:num>
  <w:num w:numId="19">
    <w:abstractNumId w:val="3"/>
  </w:num>
  <w:num w:numId="20">
    <w:abstractNumId w:val="25"/>
  </w:num>
  <w:num w:numId="21">
    <w:abstractNumId w:val="9"/>
  </w:num>
  <w:num w:numId="22">
    <w:abstractNumId w:val="14"/>
  </w:num>
  <w:num w:numId="23">
    <w:abstractNumId w:val="37"/>
  </w:num>
  <w:num w:numId="24">
    <w:abstractNumId w:val="12"/>
  </w:num>
  <w:num w:numId="25">
    <w:abstractNumId w:val="38"/>
  </w:num>
  <w:num w:numId="26">
    <w:abstractNumId w:val="23"/>
  </w:num>
  <w:num w:numId="27">
    <w:abstractNumId w:val="8"/>
  </w:num>
  <w:num w:numId="28">
    <w:abstractNumId w:val="31"/>
  </w:num>
  <w:num w:numId="29">
    <w:abstractNumId w:val="21"/>
  </w:num>
  <w:num w:numId="30">
    <w:abstractNumId w:val="33"/>
  </w:num>
  <w:num w:numId="31">
    <w:abstractNumId w:val="34"/>
  </w:num>
  <w:num w:numId="32">
    <w:abstractNumId w:val="29"/>
  </w:num>
  <w:num w:numId="33">
    <w:abstractNumId w:val="6"/>
  </w:num>
  <w:num w:numId="34">
    <w:abstractNumId w:val="5"/>
  </w:num>
  <w:num w:numId="35">
    <w:abstractNumId w:val="26"/>
  </w:num>
  <w:num w:numId="36">
    <w:abstractNumId w:val="10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36"/>
  </w:num>
  <w:num w:numId="42">
    <w:abstractNumId w:val="27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6FB2"/>
    <w:rsid w:val="000A4C2A"/>
    <w:rsid w:val="000C4F60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02D7F"/>
    <w:rsid w:val="0021191A"/>
    <w:rsid w:val="002166CC"/>
    <w:rsid w:val="00216C44"/>
    <w:rsid w:val="00222947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942BB"/>
    <w:rsid w:val="002A1444"/>
    <w:rsid w:val="002A1C19"/>
    <w:rsid w:val="002B403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31FA0"/>
    <w:rsid w:val="00334022"/>
    <w:rsid w:val="00335643"/>
    <w:rsid w:val="00340DDF"/>
    <w:rsid w:val="00346720"/>
    <w:rsid w:val="00347739"/>
    <w:rsid w:val="003505BF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40234E"/>
    <w:rsid w:val="00413E3E"/>
    <w:rsid w:val="004159FE"/>
    <w:rsid w:val="00422875"/>
    <w:rsid w:val="004231E0"/>
    <w:rsid w:val="00426BE8"/>
    <w:rsid w:val="0042704D"/>
    <w:rsid w:val="00430CB7"/>
    <w:rsid w:val="0043323E"/>
    <w:rsid w:val="00434EC3"/>
    <w:rsid w:val="004355E2"/>
    <w:rsid w:val="00440D82"/>
    <w:rsid w:val="004422C7"/>
    <w:rsid w:val="00446068"/>
    <w:rsid w:val="0045183B"/>
    <w:rsid w:val="00453A11"/>
    <w:rsid w:val="004617C7"/>
    <w:rsid w:val="00464BAA"/>
    <w:rsid w:val="004842D4"/>
    <w:rsid w:val="00485561"/>
    <w:rsid w:val="00496C0A"/>
    <w:rsid w:val="004A135C"/>
    <w:rsid w:val="004A15C2"/>
    <w:rsid w:val="004B25F1"/>
    <w:rsid w:val="004C26D7"/>
    <w:rsid w:val="004C5294"/>
    <w:rsid w:val="004D1B9C"/>
    <w:rsid w:val="004E54FF"/>
    <w:rsid w:val="004E7C41"/>
    <w:rsid w:val="00502E7D"/>
    <w:rsid w:val="00503BEF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6A3D"/>
    <w:rsid w:val="00587215"/>
    <w:rsid w:val="00591665"/>
    <w:rsid w:val="00595B19"/>
    <w:rsid w:val="005A05B9"/>
    <w:rsid w:val="005A1CBB"/>
    <w:rsid w:val="005A2F6A"/>
    <w:rsid w:val="005B3867"/>
    <w:rsid w:val="005B696E"/>
    <w:rsid w:val="005C03E9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46009"/>
    <w:rsid w:val="0065144A"/>
    <w:rsid w:val="0065739F"/>
    <w:rsid w:val="006634BC"/>
    <w:rsid w:val="006646FD"/>
    <w:rsid w:val="00671871"/>
    <w:rsid w:val="006739D0"/>
    <w:rsid w:val="0068068B"/>
    <w:rsid w:val="006849E7"/>
    <w:rsid w:val="006B0455"/>
    <w:rsid w:val="006C0DA2"/>
    <w:rsid w:val="006C3820"/>
    <w:rsid w:val="006C395E"/>
    <w:rsid w:val="006C7D59"/>
    <w:rsid w:val="006D1764"/>
    <w:rsid w:val="006E1351"/>
    <w:rsid w:val="006E6CCC"/>
    <w:rsid w:val="006F00F9"/>
    <w:rsid w:val="006F7F91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C6AD2"/>
    <w:rsid w:val="007D3751"/>
    <w:rsid w:val="007D6E9A"/>
    <w:rsid w:val="007E26CE"/>
    <w:rsid w:val="007E58F1"/>
    <w:rsid w:val="007F15F7"/>
    <w:rsid w:val="007F1C67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C1740"/>
    <w:rsid w:val="008D2079"/>
    <w:rsid w:val="008D6402"/>
    <w:rsid w:val="008E5250"/>
    <w:rsid w:val="008F5AE6"/>
    <w:rsid w:val="00901C0E"/>
    <w:rsid w:val="0092505B"/>
    <w:rsid w:val="00927253"/>
    <w:rsid w:val="00927464"/>
    <w:rsid w:val="00933A59"/>
    <w:rsid w:val="0093795D"/>
    <w:rsid w:val="0094123B"/>
    <w:rsid w:val="0094215A"/>
    <w:rsid w:val="00951F6D"/>
    <w:rsid w:val="00952DD2"/>
    <w:rsid w:val="00957B9C"/>
    <w:rsid w:val="0097183E"/>
    <w:rsid w:val="00974711"/>
    <w:rsid w:val="009939F2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56C8"/>
    <w:rsid w:val="00AC7D9E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650AC"/>
    <w:rsid w:val="00B73C44"/>
    <w:rsid w:val="00B74165"/>
    <w:rsid w:val="00B946E1"/>
    <w:rsid w:val="00BA226E"/>
    <w:rsid w:val="00BA7F9E"/>
    <w:rsid w:val="00BB2153"/>
    <w:rsid w:val="00BB50C7"/>
    <w:rsid w:val="00BC0209"/>
    <w:rsid w:val="00BC3CEE"/>
    <w:rsid w:val="00BC4A45"/>
    <w:rsid w:val="00BD56FD"/>
    <w:rsid w:val="00BD5E5F"/>
    <w:rsid w:val="00BD6232"/>
    <w:rsid w:val="00BD6AA4"/>
    <w:rsid w:val="00BD7851"/>
    <w:rsid w:val="00BE24D1"/>
    <w:rsid w:val="00BE7813"/>
    <w:rsid w:val="00BF2824"/>
    <w:rsid w:val="00BF454F"/>
    <w:rsid w:val="00C56416"/>
    <w:rsid w:val="00C632B3"/>
    <w:rsid w:val="00C63CBA"/>
    <w:rsid w:val="00C6501A"/>
    <w:rsid w:val="00C73648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8718C"/>
    <w:rsid w:val="00D9159B"/>
    <w:rsid w:val="00DA4EC9"/>
    <w:rsid w:val="00DB3619"/>
    <w:rsid w:val="00DB7397"/>
    <w:rsid w:val="00DC2712"/>
    <w:rsid w:val="00DC4D76"/>
    <w:rsid w:val="00DC5160"/>
    <w:rsid w:val="00DD0144"/>
    <w:rsid w:val="00DD7198"/>
    <w:rsid w:val="00DD7F84"/>
    <w:rsid w:val="00DE0207"/>
    <w:rsid w:val="00DE2384"/>
    <w:rsid w:val="00DF5A77"/>
    <w:rsid w:val="00E01085"/>
    <w:rsid w:val="00E07094"/>
    <w:rsid w:val="00E13708"/>
    <w:rsid w:val="00E16246"/>
    <w:rsid w:val="00E20A05"/>
    <w:rsid w:val="00E267C9"/>
    <w:rsid w:val="00E26E92"/>
    <w:rsid w:val="00E36140"/>
    <w:rsid w:val="00E44E60"/>
    <w:rsid w:val="00E47B41"/>
    <w:rsid w:val="00E5323F"/>
    <w:rsid w:val="00E60329"/>
    <w:rsid w:val="00E61DD1"/>
    <w:rsid w:val="00E62295"/>
    <w:rsid w:val="00E75E04"/>
    <w:rsid w:val="00E96353"/>
    <w:rsid w:val="00E97F0C"/>
    <w:rsid w:val="00EA15BF"/>
    <w:rsid w:val="00EA59A4"/>
    <w:rsid w:val="00EA5C6F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heading 1" w:uiPriority="1" w:qFormat="1"/>
    <w:lsdException w:name="heading 2" w:uiPriority="1" w:qFormat="1"/>
    <w:lsdException w:name="heading 3" w:uiPriority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9.png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image" Target="media/image32.png"/><Relationship Id="rId47" Type="http://schemas.openxmlformats.org/officeDocument/2006/relationships/image" Target="media/image37.png"/><Relationship Id="rId50" Type="http://schemas.openxmlformats.org/officeDocument/2006/relationships/image" Target="media/image40.png"/><Relationship Id="rId55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46" Type="http://schemas.openxmlformats.org/officeDocument/2006/relationships/image" Target="media/image36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41" Type="http://schemas.openxmlformats.org/officeDocument/2006/relationships/image" Target="media/image31.png"/><Relationship Id="rId54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image" Target="media/image30.png"/><Relationship Id="rId45" Type="http://schemas.openxmlformats.org/officeDocument/2006/relationships/image" Target="media/image35.png"/><Relationship Id="rId53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49" Type="http://schemas.openxmlformats.org/officeDocument/2006/relationships/image" Target="media/image39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4" Type="http://schemas.openxmlformats.org/officeDocument/2006/relationships/image" Target="media/image34.png"/><Relationship Id="rId52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image" Target="media/image33.png"/><Relationship Id="rId48" Type="http://schemas.openxmlformats.org/officeDocument/2006/relationships/image" Target="media/image38.png"/><Relationship Id="rId8" Type="http://schemas.openxmlformats.org/officeDocument/2006/relationships/webSettings" Target="webSettings.xml"/><Relationship Id="rId51" Type="http://schemas.openxmlformats.org/officeDocument/2006/relationships/header" Target="header1.xml"/><Relationship Id="rId3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2874375F6DE40EAAFFFC7EA4F42EC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41A8DF-4099-4DC8-AFF0-573364D9C050}"/>
      </w:docPartPr>
      <w:docPartBody>
        <w:p w:rsidR="009D2EC7" w:rsidRDefault="001B6BFF" w:rsidP="001B6BFF">
          <w:pPr>
            <w:pStyle w:val="F2874375F6DE40EAAFFFC7EA4F42ECBF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10743B"/>
    <w:rsid w:val="00114E87"/>
    <w:rsid w:val="001B6BFF"/>
    <w:rsid w:val="00292384"/>
    <w:rsid w:val="002C34B5"/>
    <w:rsid w:val="003D7BE2"/>
    <w:rsid w:val="0041250D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9A68DE"/>
    <w:rsid w:val="009D2EC7"/>
    <w:rsid w:val="00A130CC"/>
    <w:rsid w:val="00AD6C85"/>
    <w:rsid w:val="00B23237"/>
    <w:rsid w:val="00BD798A"/>
    <w:rsid w:val="00C21FC6"/>
    <w:rsid w:val="00C433D4"/>
    <w:rsid w:val="00D25CE5"/>
    <w:rsid w:val="00DF3228"/>
    <w:rsid w:val="00E25B09"/>
    <w:rsid w:val="00EB45B1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1B6BFF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  <w:style w:type="paragraph" w:customStyle="1" w:styleId="FCD456B22BB84ED8996FBC3A6705202C">
    <w:name w:val="FCD456B22BB84ED8996FBC3A6705202C"/>
    <w:rsid w:val="00EB45B1"/>
  </w:style>
  <w:style w:type="paragraph" w:customStyle="1" w:styleId="F2874375F6DE40EAAFFFC7EA4F42ECBF">
    <w:name w:val="F2874375F6DE40EAAFFFC7EA4F42ECBF"/>
    <w:rsid w:val="001B6B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6CA1FE-03FB-46FA-82EF-FB88AEE64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18</Pages>
  <Words>289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Kurzanleitung Leeroperate einrichten</vt:lpstr>
    </vt:vector>
  </TitlesOfParts>
  <Company>Grizli777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VERIFIKATIONSABFRAGEN</dc:title>
  <dc:creator>PICCOLO Aysun</dc:creator>
  <cp:lastModifiedBy>PICCOLO Aysun</cp:lastModifiedBy>
  <cp:revision>113</cp:revision>
  <cp:lastPrinted>2018-04-11T14:56:00Z</cp:lastPrinted>
  <dcterms:created xsi:type="dcterms:W3CDTF">2018-04-11T14:54:00Z</dcterms:created>
  <dcterms:modified xsi:type="dcterms:W3CDTF">2020-03-11T11:00:00Z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